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415FE" w14:textId="77777777" w:rsidR="00253909" w:rsidRDefault="00253909" w:rsidP="002539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GEFFEREY</w:t>
      </w:r>
      <w:r>
        <w:rPr>
          <w:rFonts w:cs="Times New Roman"/>
          <w:szCs w:val="24"/>
        </w:rPr>
        <w:t xml:space="preserve">      </w:t>
      </w:r>
      <w:proofErr w:type="gramStart"/>
      <w:r>
        <w:rPr>
          <w:rFonts w:cs="Times New Roman"/>
          <w:szCs w:val="24"/>
        </w:rP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fl.1482)</w:t>
      </w:r>
    </w:p>
    <w:p w14:paraId="577C9334" w14:textId="77777777" w:rsidR="00253909" w:rsidRDefault="00253909" w:rsidP="002539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of Candlewick Street, London. </w:t>
      </w:r>
    </w:p>
    <w:p w14:paraId="61281B3D" w14:textId="77777777" w:rsidR="00253909" w:rsidRDefault="00253909" w:rsidP="00253909">
      <w:pPr>
        <w:pStyle w:val="NoSpacing"/>
        <w:rPr>
          <w:rFonts w:cs="Times New Roman"/>
          <w:szCs w:val="24"/>
        </w:rPr>
      </w:pPr>
    </w:p>
    <w:p w14:paraId="5AA9DBD5" w14:textId="77777777" w:rsidR="00253909" w:rsidRDefault="00253909" w:rsidP="00253909">
      <w:pPr>
        <w:pStyle w:val="NoSpacing"/>
        <w:rPr>
          <w:rFonts w:cs="Times New Roman"/>
          <w:szCs w:val="24"/>
        </w:rPr>
      </w:pPr>
    </w:p>
    <w:p w14:paraId="41637111" w14:textId="77777777" w:rsidR="00253909" w:rsidRDefault="00253909" w:rsidP="0025390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Aug.1482</w:t>
      </w:r>
      <w:r>
        <w:rPr>
          <w:rFonts w:cs="Times New Roman"/>
          <w:szCs w:val="24"/>
        </w:rPr>
        <w:tab/>
        <w:t xml:space="preserve">He was imprisoned for </w:t>
      </w:r>
      <w:proofErr w:type="gramStart"/>
      <w:r>
        <w:rPr>
          <w:rFonts w:cs="Times New Roman"/>
          <w:szCs w:val="24"/>
        </w:rPr>
        <w:t>protesting against</w:t>
      </w:r>
      <w:proofErr w:type="gramEnd"/>
      <w:r>
        <w:rPr>
          <w:rFonts w:cs="Times New Roman"/>
          <w:szCs w:val="24"/>
        </w:rPr>
        <w:t xml:space="preserve"> taxes.</w:t>
      </w:r>
    </w:p>
    <w:p w14:paraId="1EF5683A" w14:textId="77777777" w:rsidR="00253909" w:rsidRDefault="00253909" w:rsidP="00253909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>(“The Government of London and its relations with the Crown 1400-1450” by</w:t>
      </w:r>
    </w:p>
    <w:p w14:paraId="47AC44BF" w14:textId="77777777" w:rsidR="00253909" w:rsidRDefault="00253909" w:rsidP="00253909">
      <w:pPr>
        <w:pStyle w:val="NoSpacing"/>
        <w:ind w:left="144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Caroline M. Barron: Thesis presented for the degree of Doctor of Philosophy in the University of London, January 1970 p.153 n.1)</w:t>
      </w:r>
    </w:p>
    <w:p w14:paraId="36D63EC3" w14:textId="77777777" w:rsidR="00253909" w:rsidRDefault="00253909" w:rsidP="00253909">
      <w:pPr>
        <w:pStyle w:val="NoSpacing"/>
        <w:rPr>
          <w:rFonts w:eastAsia="Times New Roman" w:cs="Times New Roman"/>
          <w:szCs w:val="24"/>
        </w:rPr>
      </w:pPr>
    </w:p>
    <w:p w14:paraId="54327D7B" w14:textId="77777777" w:rsidR="00253909" w:rsidRDefault="00253909" w:rsidP="00253909">
      <w:pPr>
        <w:pStyle w:val="NoSpacing"/>
        <w:rPr>
          <w:rFonts w:eastAsia="Times New Roman" w:cs="Times New Roman"/>
          <w:szCs w:val="24"/>
        </w:rPr>
      </w:pPr>
    </w:p>
    <w:p w14:paraId="3004ABD4" w14:textId="77777777" w:rsidR="00253909" w:rsidRDefault="00253909" w:rsidP="00253909">
      <w:pPr>
        <w:pStyle w:val="NoSpacing"/>
        <w:rPr>
          <w:rFonts w:eastAsia="Times New Roman" w:cs="Times New Roman"/>
          <w:szCs w:val="24"/>
        </w:rPr>
      </w:pPr>
    </w:p>
    <w:p w14:paraId="3E40BD2E" w14:textId="77777777" w:rsidR="00253909" w:rsidRPr="00B968FA" w:rsidRDefault="00253909" w:rsidP="00253909">
      <w:pPr>
        <w:pStyle w:val="NoSpacing"/>
        <w:rPr>
          <w:rFonts w:cs="Times New Roman"/>
          <w:szCs w:val="24"/>
        </w:rPr>
      </w:pPr>
      <w:r>
        <w:rPr>
          <w:rFonts w:eastAsia="Times New Roman" w:cs="Times New Roman"/>
          <w:szCs w:val="24"/>
        </w:rPr>
        <w:t>17 February 2023</w:t>
      </w:r>
    </w:p>
    <w:p w14:paraId="555B64FC" w14:textId="54A66D65" w:rsidR="00BA00AB" w:rsidRPr="002539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2539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4F26E" w14:textId="77777777" w:rsidR="00253909" w:rsidRDefault="00253909" w:rsidP="009139A6">
      <w:r>
        <w:separator/>
      </w:r>
    </w:p>
  </w:endnote>
  <w:endnote w:type="continuationSeparator" w:id="0">
    <w:p w14:paraId="4B4E5FE7" w14:textId="77777777" w:rsidR="00253909" w:rsidRDefault="002539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A6448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265A3E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098F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3DFACA" w14:textId="77777777" w:rsidR="00253909" w:rsidRDefault="00253909" w:rsidP="009139A6">
      <w:r>
        <w:separator/>
      </w:r>
    </w:p>
  </w:footnote>
  <w:footnote w:type="continuationSeparator" w:id="0">
    <w:p w14:paraId="771083D1" w14:textId="77777777" w:rsidR="00253909" w:rsidRDefault="002539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56D8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FFCB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27635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909"/>
    <w:rsid w:val="000666E0"/>
    <w:rsid w:val="002510B7"/>
    <w:rsid w:val="00253909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F259C"/>
  <w15:chartTrackingRefBased/>
  <w15:docId w15:val="{EEB4692A-7989-4F6C-A09C-31AD9BF9C2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2023-02-17T13:56:00Z</dcterms:created>
  <dcterms:modified xsi:type="dcterms:W3CDTF">2023-02-17T13:57:00Z</dcterms:modified>
</cp:coreProperties>
</file>